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EEDD7" w14:textId="36F68BD7" w:rsidR="004215EC" w:rsidRDefault="00421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CLERKE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BD84AA2" w14:textId="6463FB5D" w:rsidR="004215EC" w:rsidRDefault="00421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57CC698B" w14:textId="77777777" w:rsidR="004215EC" w:rsidRDefault="004215EC" w:rsidP="009139A6">
      <w:pPr>
        <w:pStyle w:val="NoSpacing"/>
        <w:rPr>
          <w:rFonts w:cs="Times New Roman"/>
          <w:szCs w:val="24"/>
        </w:rPr>
      </w:pPr>
    </w:p>
    <w:p w14:paraId="2738AFE3" w14:textId="77777777" w:rsidR="004215EC" w:rsidRDefault="004215EC" w:rsidP="009139A6">
      <w:pPr>
        <w:pStyle w:val="NoSpacing"/>
        <w:rPr>
          <w:rFonts w:cs="Times New Roman"/>
          <w:szCs w:val="24"/>
        </w:rPr>
      </w:pPr>
    </w:p>
    <w:p w14:paraId="25C4AF24" w14:textId="7F1B0B11" w:rsidR="004215EC" w:rsidRDefault="004215E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took on an apprentice, John </w:t>
      </w:r>
      <w:proofErr w:type="spellStart"/>
      <w:r>
        <w:rPr>
          <w:rFonts w:cs="Times New Roman"/>
          <w:szCs w:val="24"/>
        </w:rPr>
        <w:t>Gerbys</w:t>
      </w:r>
      <w:proofErr w:type="spellEnd"/>
      <w:r>
        <w:rPr>
          <w:rFonts w:cs="Times New Roman"/>
          <w:szCs w:val="24"/>
        </w:rPr>
        <w:t>(q.v.).</w:t>
      </w:r>
    </w:p>
    <w:p w14:paraId="67EEA18A" w14:textId="77777777" w:rsidR="004215EC" w:rsidRDefault="004215EC" w:rsidP="00421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1A1C8D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48B821AB" w14:textId="77777777" w:rsidR="004215EC" w:rsidRDefault="004215EC" w:rsidP="004215EC">
      <w:pPr>
        <w:pStyle w:val="NoSpacing"/>
        <w:rPr>
          <w:rFonts w:cs="Times New Roman"/>
          <w:szCs w:val="24"/>
        </w:rPr>
      </w:pPr>
    </w:p>
    <w:p w14:paraId="5AF08499" w14:textId="77777777" w:rsidR="004215EC" w:rsidRDefault="004215EC" w:rsidP="004215EC">
      <w:pPr>
        <w:pStyle w:val="NoSpacing"/>
        <w:rPr>
          <w:rFonts w:cs="Times New Roman"/>
          <w:szCs w:val="24"/>
        </w:rPr>
      </w:pPr>
    </w:p>
    <w:p w14:paraId="581BB580" w14:textId="77777777" w:rsidR="004215EC" w:rsidRDefault="004215EC" w:rsidP="004215E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2024</w:t>
      </w:r>
    </w:p>
    <w:p w14:paraId="391740A3" w14:textId="3A0EDA20" w:rsidR="004215EC" w:rsidRPr="004215EC" w:rsidRDefault="004215EC" w:rsidP="009139A6">
      <w:pPr>
        <w:pStyle w:val="NoSpacing"/>
        <w:rPr>
          <w:rFonts w:cs="Times New Roman"/>
          <w:szCs w:val="24"/>
        </w:rPr>
      </w:pPr>
    </w:p>
    <w:sectPr w:rsidR="004215EC" w:rsidRPr="004215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4AFB76" w14:textId="77777777" w:rsidR="004215EC" w:rsidRDefault="004215EC" w:rsidP="009139A6">
      <w:r>
        <w:separator/>
      </w:r>
    </w:p>
  </w:endnote>
  <w:endnote w:type="continuationSeparator" w:id="0">
    <w:p w14:paraId="600207E6" w14:textId="77777777" w:rsidR="004215EC" w:rsidRDefault="004215E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89E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14C4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6CB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993137" w14:textId="77777777" w:rsidR="004215EC" w:rsidRDefault="004215EC" w:rsidP="009139A6">
      <w:r>
        <w:separator/>
      </w:r>
    </w:p>
  </w:footnote>
  <w:footnote w:type="continuationSeparator" w:id="0">
    <w:p w14:paraId="060B8AA8" w14:textId="77777777" w:rsidR="004215EC" w:rsidRDefault="004215E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5313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919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F0A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5EC"/>
    <w:rsid w:val="000666E0"/>
    <w:rsid w:val="002510B7"/>
    <w:rsid w:val="00270799"/>
    <w:rsid w:val="004215E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100B5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055A3"/>
  <w15:chartTrackingRefBased/>
  <w15:docId w15:val="{10B4E036-7998-4511-8690-14B52A3A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215E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15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2024-09-25T19:57:00Z</dcterms:created>
  <dcterms:modified xsi:type="dcterms:W3CDTF">2024-09-25T20:03:00Z</dcterms:modified>
</cp:coreProperties>
</file>